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f8ace2" w14:textId="cf8ace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E15731">
        <w:t>525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E15731">
        <w:t>525</w:t>
      </w:r>
      <w:r w:rsidR="00AF3588">
        <w:t>/</w:t>
      </w:r>
      <w:r>
        <w:t>2019</w:t>
      </w:r>
    </w:p>
    <w:p w:rsidRPr="00E15731" w:rsidR="00B3614A" w:rsidP="00B3614A" w:rsidRDefault="00B3614A">
      <w:pPr>
        <w:tabs>
          <w:tab w:val="left" w:pos="709"/>
        </w:tabs>
      </w:pPr>
    </w:p>
    <w:p w:rsidRPr="00E15731" w:rsidR="00B3614A" w:rsidP="00B3614A" w:rsidRDefault="002C1948">
      <w:pPr>
        <w:tabs>
          <w:tab w:val="left" w:pos="709"/>
        </w:tabs>
        <w:ind w:firstLine="708"/>
        <w:jc w:val="both"/>
      </w:pPr>
      <w:r w:rsidRPr="00E15731">
        <w:t>Predlagatelja:</w:t>
      </w:r>
    </w:p>
    <w:p w:rsidRPr="00E15731" w:rsidR="00433476" w:rsidP="00433476" w:rsidRDefault="00E15731">
      <w:pPr>
        <w:tabs>
          <w:tab w:val="left" w:pos="709"/>
        </w:tabs>
        <w:ind w:firstLine="708"/>
        <w:jc w:val="both"/>
      </w:pPr>
      <w:r w:rsidRPr="00E15731">
        <w:t xml:space="preserve">Marinko Paić, Zagreb, 6. </w:t>
      </w:r>
      <w:proofErr w:type="spellStart"/>
      <w:r w:rsidRPr="00E15731">
        <w:t>Požarinje</w:t>
      </w:r>
      <w:proofErr w:type="spellEnd"/>
      <w:r w:rsidRPr="00E15731">
        <w:t xml:space="preserve"> 6, OIB:  </w:t>
      </w:r>
      <w:r w:rsidRPr="00E15731">
        <w:t>82729666272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15731" w:rsidR="00B3614A" w:rsidP="00B3614A" w:rsidRDefault="00B3614A">
      <w:pPr>
        <w:tabs>
          <w:tab w:val="left" w:pos="709"/>
        </w:tabs>
        <w:ind w:left="1416" w:hanging="707"/>
        <w:jc w:val="both"/>
      </w:pPr>
      <w:r w:rsidRPr="00E15731">
        <w:t xml:space="preserve">Dužnika: </w:t>
      </w:r>
    </w:p>
    <w:p w:rsidR="00E15731" w:rsidP="00E15731" w:rsidRDefault="00B3614A">
      <w:pPr>
        <w:jc w:val="both"/>
      </w:pPr>
      <w:r w:rsidRPr="00E15731">
        <w:tab/>
      </w:r>
      <w:r w:rsidR="00E15731">
        <w:t xml:space="preserve">Likvidacijska masa iza </w:t>
      </w:r>
      <w:r w:rsidRPr="00E15731" w:rsidR="00E15731">
        <w:t xml:space="preserve">KIKLOP SKELE d.o.o., Zagreb, Ilica 424/1, </w:t>
      </w:r>
    </w:p>
    <w:p w:rsidRPr="00E15731" w:rsidR="00E15731" w:rsidP="00E15731" w:rsidRDefault="00E15731">
      <w:pPr>
        <w:ind w:firstLine="708"/>
        <w:jc w:val="both"/>
      </w:pPr>
      <w:r w:rsidRPr="00E15731">
        <w:t xml:space="preserve">OIB: 15255513828 </w:t>
      </w:r>
    </w:p>
    <w:p w:rsidR="006F725E" w:rsidP="006F725E" w:rsidRDefault="00E15731">
      <w:pPr>
        <w:tabs>
          <w:tab w:val="left" w:pos="709"/>
        </w:tabs>
        <w:ind w:left="708"/>
        <w:jc w:val="both"/>
      </w:pPr>
      <w:r>
        <w:t xml:space="preserve"> </w:t>
      </w: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731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157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573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1573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1573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1573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7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573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57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57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1263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048058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1439268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3290611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0508155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3641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839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54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0250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54726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88503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St-2525/2019</izvorni_sadrzaj>
    <derivirana_varijabla naziv="DomainObject.Predmet.OznakaBroj_1">St-2525/2019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KIKLOP SKELE d.o.o.</izvorni_sadrzaj>
    <derivirana_varijabla naziv="DomainObject.Predmet.ProtustrankaFormated_1">  Likvidacijska masa KIKLOP SKELE d.o.o.</derivirana_varijabla>
  </DomainObject.Predmet.ProtustrankaFormated>
  <DomainObject.Predmet.ProtustrankaFormatedOIB>
    <izvorni_sadrzaj>  Likvidacijska masa KIKLOP SKELE d.o.o., OIB 15255513828</izvorni_sadrzaj>
    <derivirana_varijabla naziv="DomainObject.Predmet.ProtustrankaFormatedOIB_1">  Likvidacijska masa KIKLOP SKELE d.o.o., OIB 15255513828</derivirana_varijabla>
  </DomainObject.Predmet.ProtustrankaFormatedOIB>
  <DomainObject.Predmet.ProtustrankaFormatedWithAdress>
    <izvorni_sadrzaj> Likvidacijska masa KIKLOP SKELE d.o.o., Ilica 424/1, 10000 Zagreb</izvorni_sadrzaj>
    <derivirana_varijabla naziv="DomainObject.Predmet.ProtustrankaFormatedWithAdress_1"> Likvidacijska masa KIKLOP SKELE d.o.o., Ilica 424/1, 10000 Zagreb</derivirana_varijabla>
  </DomainObject.Predmet.ProtustrankaFormatedWithAdress>
  <DomainObject.Predmet.ProtustrankaFormatedWithAdressOIB>
    <izvorni_sadrzaj> Likvidacijska masa KIKLOP SKELE d.o.o., OIB 15255513828, Ilica 424/1, 10000 Zagreb</izvorni_sadrzaj>
    <derivirana_varijabla naziv="DomainObject.Predmet.ProtustrankaFormatedWithAdressOIB_1"> Likvidacijska masa KIKLOP SKELE d.o.o., OIB 15255513828, Ilica 424/1, 10000 Zagreb</derivirana_varijabla>
  </DomainObject.Predmet.ProtustrankaFormatedWithAdressOIB>
  <DomainObject.Predmet.ProtustrankaWithAdress>
    <izvorni_sadrzaj>Likvidacijska masa KIKLOP SKELE d.o.o. Ilica 424/1, 10000 Zagreb</izvorni_sadrzaj>
    <derivirana_varijabla naziv="DomainObject.Predmet.ProtustrankaWithAdress_1">Likvidacijska masa KIKLOP SKELE d.o.o. Ilica 424/1, 10000 Zagreb</derivirana_varijabla>
  </DomainObject.Predmet.ProtustrankaWithAdress>
  <DomainObject.Predmet.ProtustrankaWithAdressOIB>
    <izvorni_sadrzaj>Likvidacijska masa KIKLOP SKELE d.o.o., OIB 15255513828, Ilica 424/1, 10000 Zagreb</izvorni_sadrzaj>
    <derivirana_varijabla naziv="DomainObject.Predmet.ProtustrankaWithAdressOIB_1">Likvidacijska masa KIKLOP SKELE d.o.o., OIB 15255513828, Ilica 424/1, 10000 Zagreb</derivirana_varijabla>
  </DomainObject.Predmet.ProtustrankaWithAdressOIB>
  <DomainObject.Predmet.ProtustrankaNazivFormated>
    <izvorni_sadrzaj>Likvidacijska masa KIKLOP SKELE d.o.o.</izvorni_sadrzaj>
    <derivirana_varijabla naziv="DomainObject.Predmet.ProtustrankaNazivFormated_1">Likvidacijska masa KIKLOP SKELE d.o.o.</derivirana_varijabla>
  </DomainObject.Predmet.ProtustrankaNazivFormated>
  <DomainObject.Predmet.ProtustrankaNazivFormatedOIB>
    <izvorni_sadrzaj>Likvidacijska masa KIKLOP SKELE d.o.o., OIB 15255513828</izvorni_sadrzaj>
    <derivirana_varijabla naziv="DomainObject.Predmet.ProtustrankaNazivFormatedOIB_1">Likvidacijska masa KIKLOP SKELE d.o.o., OIB 15255513828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Paić; Alemka Gajski</izvorni_sadrzaj>
    <derivirana_varijabla naziv="DomainObject.Predmet.StrankaFormated_1">  Marinko Paić; Alemka Gajski</derivirana_varijabla>
  </DomainObject.Predmet.StrankaFormated>
  <DomainObject.Predmet.StrankaFormatedOIB>
    <izvorni_sadrzaj>  Marinko Paić, OIB 55654806007; Alemka Gajski, OIB 25425898966</izvorni_sadrzaj>
    <derivirana_varijabla naziv="DomainObject.Predmet.StrankaFormatedOIB_1">  Marinko Paić, OIB 55654806007; Alemka Gajski, OIB 25425898966</derivirana_varijabla>
  </DomainObject.Predmet.StrankaFormatedOIB>
  <DomainObject.Predmet.StrankaFormatedWithAdress>
    <izvorni_sadrzaj> Marinko Paić, Vi.požarinje 6, 10000 Zagreb; Alemka Gajski, Ulica Jurja Biankinija 5, 10000 Zagreb</izvorni_sadrzaj>
    <derivirana_varijabla naziv="DomainObject.Predmet.StrankaFormatedWithAdress_1"> Marinko Paić, Vi.požarinje 6, 10000 Zagreb; Alemka Gajski, Ulica Jurja Biankinija 5, 10000 Zagreb</derivirana_varijabla>
  </DomainObject.Predmet.StrankaFormatedWithAdress>
  <DomainObject.Predmet.StrankaFormatedWithAdressOIB>
    <izvorni_sadrzaj> Marinko Paić, OIB 55654806007, Vi.požarinje 6, 10000 Zagreb; Alemka Gajski, OIB 25425898966, Ulica Jurja Biankinija 5, 10000 Zagreb</izvorni_sadrzaj>
    <derivirana_varijabla naziv="DomainObject.Predmet.StrankaFormatedWithAdressOIB_1"> Marinko Paić, OIB 55654806007, Vi.požarinje 6, 10000 Zagreb; Alemka Gajski, OIB 25425898966, Ulica Jurja Biankinija 5, 10000 Zagreb</derivirana_varijabla>
  </DomainObject.Predmet.StrankaFormatedWithAdressOIB>
  <DomainObject.Predmet.StrankaWithAdress>
    <izvorni_sadrzaj>Marinko Paić Vi.požarinje 6,10000 Zagreb,Alemka Gajski Ulica Jurja Biankinija 5,10000 Zagreb</izvorni_sadrzaj>
    <derivirana_varijabla naziv="DomainObject.Predmet.StrankaWithAdress_1">Marinko Paić Vi.požarinje 6,10000 Zagreb,Alemka Gajski Ulica Jurja Biankinija 5,10000 Zagreb</derivirana_varijabla>
  </DomainObject.Predmet.StrankaWithAdress>
  <DomainObject.Predmet.StrankaWithAdressOIB>
    <izvorni_sadrzaj>Marinko Paić, OIB 55654806007, Vi.požarinje 6,10000 Zagreb,Alemka Gajski, OIB 25425898966, Ulica Jurja Biankinija 5,10000 Zagreb</izvorni_sadrzaj>
    <derivirana_varijabla naziv="DomainObject.Predmet.StrankaWithAdressOIB_1">Marinko Paić, OIB 55654806007, Vi.požarinje 6,10000 Zagreb,Alemka Gajski, OIB 25425898966, Ulica Jurja Biankinija 5,10000 Zagreb</derivirana_varijabla>
  </DomainObject.Predmet.StrankaWithAdressOIB>
  <DomainObject.Predmet.StrankaNazivFormated>
    <izvorni_sadrzaj>Marinko Paić,Alemka Gajski</izvorni_sadrzaj>
    <derivirana_varijabla naziv="DomainObject.Predmet.StrankaNazivFormated_1">Marinko Paić,Alemka Gajski</derivirana_varijabla>
  </DomainObject.Predmet.StrankaNazivFormated>
  <DomainObject.Predmet.StrankaNazivFormatedOIB>
    <izvorni_sadrzaj>Marinko Paić, OIB 55654806007,Alemka Gajski, OIB 25425898966</izvorni_sadrzaj>
    <derivirana_varijabla naziv="DomainObject.Predmet.StrankaNazivFormatedOIB_1">Marinko Paić, OIB 55654806007,Alemka Gajski, OIB 25425898966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Marinko Paić</item>
      <item>Alemka Gajski</item>
    </izvorni_sadrzaj>
    <derivirana_varijabla naziv="DomainObject.Predmet.StrankaListFormated_1">
      <item>Marinko Paić</item>
      <item>Alemka Gajski</item>
    </derivirana_varijabla>
  </DomainObject.Predmet.StrankaListFormated>
  <DomainObject.Predmet.StrankaListFormatedOIB>
    <izvorni_sadrzaj>
      <item>Marinko Paić, OIB 55654806007</item>
      <item>Alemka Gajski, OIB 25425898966</item>
    </izvorni_sadrzaj>
    <derivirana_varijabla naziv="DomainObject.Predmet.StrankaListFormatedOIB_1">
      <item>Marinko Paić, OIB 55654806007</item>
      <item>Alemka Gajski, OIB 25425898966</item>
    </derivirana_varijabla>
  </DomainObject.Predmet.StrankaListFormatedOIB>
  <DomainObject.Predmet.StrankaListFormatedWithAdress>
    <izvorni_sadrzaj>
      <item>Marinko Paić, Vi.požarinje 6, 10000 Zagreb</item>
      <item>Alemka Gajski, Ulica Jurja Biankinija 5, 10000 Zagreb</item>
    </izvorni_sadrzaj>
    <derivirana_varijabla naziv="DomainObject.Predmet.StrankaListFormatedWithAdress_1">
      <item>Marinko Paić, Vi.požarinje 6, 10000 Zagreb</item>
      <item>Alemka Gajski, Ulica Jurja Biankinija 5, 10000 Zagreb</item>
    </derivirana_varijabla>
  </DomainObject.Predmet.StrankaListFormatedWithAdress>
  <DomainObject.Predmet.StrankaListFormatedWithAdressOIB>
    <izvorni_sadrzaj>
      <item>Marinko Paić, OIB 55654806007, Vi.požarinje 6, 10000 Zagreb</item>
      <item>Alemka Gajski, OIB 25425898966, Ulica Jurja Biankinija 5, 10000 Zagreb</item>
    </izvorni_sadrzaj>
    <derivirana_varijabla naziv="DomainObject.Predmet.StrankaListFormatedWithAdressOIB_1">
      <item>Marinko Paić, OIB 55654806007, Vi.požarinje 6, 10000 Zagreb</item>
      <item>Alemka Gajski, OIB 25425898966, Ulica Jurja Biankinija 5, 10000 Zagreb</item>
    </derivirana_varijabla>
  </DomainObject.Predmet.StrankaListFormatedWithAdressOIB>
  <DomainObject.Predmet.StrankaListNazivFormated>
    <izvorni_sadrzaj>
      <item>Marinko Paić</item>
      <item>Alemka Gajski</item>
    </izvorni_sadrzaj>
    <derivirana_varijabla naziv="DomainObject.Predmet.StrankaListNazivFormated_1">
      <item>Marinko Paić</item>
      <item>Alemka Gajski</item>
    </derivirana_varijabla>
  </DomainObject.Predmet.StrankaListNazivFormated>
  <DomainObject.Predmet.StrankaListNazivFormatedOIB>
    <izvorni_sadrzaj>
      <item>Marinko Paić, OIB 55654806007</item>
      <item>Alemka Gajski, OIB 25425898966</item>
    </izvorni_sadrzaj>
    <derivirana_varijabla naziv="DomainObject.Predmet.StrankaListNazivFormatedOIB_1">
      <item>Marinko Paić, OIB 55654806007</item>
      <item>Alemka Gajski, OIB 25425898966</item>
    </derivirana_varijabla>
  </DomainObject.Predmet.StrankaListNazivFormatedOIB>
  <DomainObject.Predmet.ProtuStrankaListFormated>
    <izvorni_sadrzaj>
      <item>Likvidacijska masa KIKLOP SKELE d.o.o.</item>
    </izvorni_sadrzaj>
    <derivirana_varijabla naziv="DomainObject.Predmet.ProtuStrankaListFormated_1">
      <item>Likvidacijska masa KIKLOP SKELE d.o.o.</item>
    </derivirana_varijabla>
  </DomainObject.Predmet.ProtuStrankaListFormated>
  <DomainObject.Predmet.ProtuStrankaListFormatedOIB>
    <izvorni_sadrzaj>
      <item>Likvidacijska masa KIKLOP SKELE d.o.o., OIB 15255513828</item>
    </izvorni_sadrzaj>
    <derivirana_varijabla naziv="DomainObject.Predmet.ProtuStrankaListFormatedOIB_1">
      <item>Likvidacijska masa KIKLOP SKELE d.o.o., OIB 15255513828</item>
    </derivirana_varijabla>
  </DomainObject.Predmet.ProtuStrankaListFormatedOIB>
  <DomainObject.Predmet.ProtuStrankaListFormatedWithAdress>
    <izvorni_sadrzaj>
      <item>Likvidacijska masa KIKLOP SKELE d.o.o., Ilica 424/1, 10000 Zagreb</item>
    </izvorni_sadrzaj>
    <derivirana_varijabla naziv="DomainObject.Predmet.ProtuStrankaListFormatedWithAdress_1">
      <item>Likvidacijska masa KIKLOP SKELE d.o.o., Ilica 424/1, 10000 Zagreb</item>
    </derivirana_varijabla>
  </DomainObject.Predmet.ProtuStrankaListFormatedWithAdress>
  <DomainObject.Predmet.ProtuStrankaListFormatedWithAdressOIB>
    <izvorni_sadrzaj>
      <item>Likvidacijska masa KIKLOP SKELE d.o.o., OIB 15255513828, Ilica 424/1, 10000 Zagreb</item>
    </izvorni_sadrzaj>
    <derivirana_varijabla naziv="DomainObject.Predmet.ProtuStrankaListFormatedWithAdressOIB_1">
      <item>Likvidacijska masa KIKLOP SKELE d.o.o., OIB 15255513828, Ilica 424/1, 10000 Zagreb</item>
    </derivirana_varijabla>
  </DomainObject.Predmet.ProtuStrankaListFormatedWithAdressOIB>
  <DomainObject.Predmet.ProtuStrankaListNazivFormated>
    <izvorni_sadrzaj>
      <item>Likvidacijska masa KIKLOP SKELE d.o.o.</item>
    </izvorni_sadrzaj>
    <derivirana_varijabla naziv="DomainObject.Predmet.ProtuStrankaListNazivFormated_1">
      <item>Likvidacijska masa KIKLOP SKELE d.o.o.</item>
    </derivirana_varijabla>
  </DomainObject.Predmet.ProtuStrankaListNazivFormated>
  <DomainObject.Predmet.ProtuStrankaListNazivFormatedOIB>
    <izvorni_sadrzaj>
      <item>Likvidacijska masa KIKLOP SKELE d.o.o., OIB 15255513828</item>
    </izvorni_sadrzaj>
    <derivirana_varijabla naziv="DomainObject.Predmet.ProtuStrankaListNazivFormatedOIB_1">
      <item>Likvidacijska masa KIKLOP SKELE d.o.o., OIB 15255513828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Marinko Paić i dr.</izvorni_sadrzaj>
    <derivirana_varijabla naziv="DomainObject.Predmet.StrankaIDrugi_1">Marinko Paić i dr.</derivirana_varijabla>
  </DomainObject.Predmet.StrankaIDrugi>
  <DomainObject.Predmet.ProtustrankaIDrugi>
    <izvorni_sadrzaj>Likvidacijska masa KIKLOP SKELE d.o.o.</izvorni_sadrzaj>
    <derivirana_varijabla naziv="DomainObject.Predmet.ProtustrankaIDrugi_1">Likvidacijska masa KIKLOP SKELE d.o.o.</derivirana_varijabla>
  </DomainObject.Predmet.ProtustrankaIDrugi>
  <DomainObject.Predmet.StrankaIDrugiAdressOIB>
    <izvorni_sadrzaj>Marinko Paić, OIB 55654806007, Vi.požarinje 6, 10000 Zagreb i dr.</izvorni_sadrzaj>
    <derivirana_varijabla naziv="DomainObject.Predmet.StrankaIDrugiAdressOIB_1">Marinko Paić, OIB 55654806007, Vi.požarinje 6, 10000 Zagreb i dr.</derivirana_varijabla>
  </DomainObject.Predmet.StrankaIDrugiAdressOIB>
  <DomainObject.Predmet.ProtustrankaIDrugiAdressOIB>
    <izvorni_sadrzaj>Likvidacijska masa KIKLOP SKELE d.o.o., OIB 15255513828, Ilica 424/1, 10000 Zagreb</izvorni_sadrzaj>
    <derivirana_varijabla naziv="DomainObject.Predmet.ProtustrankaIDrugiAdressOIB_1">Likvidacijska masa KIKLOP SKELE d.o.o., OIB 15255513828, Ilica 424/1,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KIKLOP SKELE d.o.o.</item>
      <item>Marinko Paić</item>
      <item>Alemka Gajski</item>
    </izvorni_sadrzaj>
    <derivirana_varijabla naziv="DomainObject.Predmet.SudioniciListNaziv_1">
      <item>Likvidacijska masa KIKLOP SKELE d.o.o.</item>
      <item>Marinko Paić</item>
      <item>Alemka Gajski</item>
    </derivirana_varijabla>
  </DomainObject.Predmet.SudioniciListNaziv>
  <DomainObject.Predmet.SudioniciListAdressOIB>
    <izvorni_sadrzaj>
      <item>Likvidacijska masa KIKLOP SKELE d.o.o., OIB 15255513828, Ilica 424/1,10000 Zagreb</item>
      <item>Marinko Paić, OIB 55654806007, Vi.požarinje 6,10000 Zagreb</item>
      <item>Alemka Gajski, OIB 25425898966, Ulica Jurja Biankinija 5,10000 Zagreb</item>
    </izvorni_sadrzaj>
    <derivirana_varijabla naziv="DomainObject.Predmet.SudioniciListAdressOIB_1">
      <item>Likvidacijska masa KIKLOP SKELE d.o.o., OIB 15255513828, Ilica 424/1,10000 Zagreb</item>
      <item>Marinko Paić, OIB 55654806007, Vi.požarinje 6,10000 Zagreb</item>
      <item>Alemka Gajski, OIB 25425898966, Ulica Jurja Biankinija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15255513828</item>
      <item>, OIB 55654806007</item>
      <item>, OIB 25425898966</item>
    </izvorni_sadrzaj>
    <derivirana_varijabla naziv="DomainObject.Predmet.SudioniciListNazivOIB_1">
      <item>, OIB 15255513828</item>
      <item>, OIB 55654806007</item>
      <item>, OIB 25425898966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807</properties:Characters>
  <properties:Lines>45</properties:Lines>
  <properties:Paragraphs>25</properties:Paragraphs>
  <properties:TotalTime>243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2019-12-16T12:10:00Z</cp:lastPrinted>
  <dcterms:modified xmlns:xsi="http://www.w3.org/2001/XMLSchema-instance" xsi:type="dcterms:W3CDTF">2019-12-16T12:10:00Z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